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Heading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4A6B10"/>
    <w:rsid w:val="006C0BD7"/>
    <w:rsid w:val="00757121"/>
    <w:rsid w:val="007B3A83"/>
    <w:rsid w:val="007D0B4C"/>
    <w:rsid w:val="00866033"/>
    <w:rsid w:val="008B5268"/>
    <w:rsid w:val="00A15A8D"/>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5E5F23-8211-4B63-8564-2F5EF49F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5</cp:revision>
  <dcterms:created xsi:type="dcterms:W3CDTF">2007-04-19T13:48:00Z</dcterms:created>
  <dcterms:modified xsi:type="dcterms:W3CDTF">2013-10-10T09:11:00Z</dcterms:modified>
</cp:coreProperties>
</file>